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the lands of the late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Bodrugan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d.1389).</w:t>
      </w: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21-268)</w:t>
      </w: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88A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088A" w:rsidRPr="00456E2F" w:rsidRDefault="00D9088A" w:rsidP="00D908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D9088A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D908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88A" w:rsidRDefault="00D9088A" w:rsidP="00564E3C">
      <w:pPr>
        <w:spacing w:after="0" w:line="240" w:lineRule="auto"/>
      </w:pPr>
      <w:r>
        <w:separator/>
      </w:r>
    </w:p>
  </w:endnote>
  <w:endnote w:type="continuationSeparator" w:id="0">
    <w:p w:rsidR="00D9088A" w:rsidRDefault="00D908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088A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88A" w:rsidRDefault="00D9088A" w:rsidP="00564E3C">
      <w:pPr>
        <w:spacing w:after="0" w:line="240" w:lineRule="auto"/>
      </w:pPr>
      <w:r>
        <w:separator/>
      </w:r>
    </w:p>
  </w:footnote>
  <w:footnote w:type="continuationSeparator" w:id="0">
    <w:p w:rsidR="00D9088A" w:rsidRDefault="00D908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88A"/>
    <w:rsid w:val="00372DC6"/>
    <w:rsid w:val="00564E3C"/>
    <w:rsid w:val="0064591D"/>
    <w:rsid w:val="00D9088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BF45B"/>
  <w15:chartTrackingRefBased/>
  <w15:docId w15:val="{A550BE96-3033-4A00-992A-9F498080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2016-02-21T21:40:00Z</dcterms:created>
  <dcterms:modified xsi:type="dcterms:W3CDTF">2016-02-21T21:40:00Z</dcterms:modified>
</cp:coreProperties>
</file>